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D30E9C" w14:textId="77777777" w:rsidR="002A37EB" w:rsidRDefault="002A37EB" w:rsidP="002A37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NEWEMAN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d.ca.1474)</w:t>
      </w:r>
    </w:p>
    <w:p w14:paraId="1BE45948" w14:textId="77777777" w:rsidR="002A37EB" w:rsidRDefault="002A37EB" w:rsidP="002A37EB">
      <w:pPr>
        <w:pStyle w:val="NoSpacing"/>
        <w:rPr>
          <w:rFonts w:cs="Times New Roman"/>
          <w:szCs w:val="24"/>
        </w:rPr>
      </w:pPr>
    </w:p>
    <w:p w14:paraId="2241D422" w14:textId="77777777" w:rsidR="002A37EB" w:rsidRDefault="002A37EB" w:rsidP="002A37EB">
      <w:pPr>
        <w:pStyle w:val="NoSpacing"/>
        <w:rPr>
          <w:rFonts w:cs="Times New Roman"/>
          <w:szCs w:val="24"/>
        </w:rPr>
      </w:pPr>
    </w:p>
    <w:p w14:paraId="5273DFF0" w14:textId="77777777" w:rsidR="002A37EB" w:rsidRDefault="002A37EB" w:rsidP="002A37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Feb.1474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clausir</w:t>
      </w:r>
      <w:proofErr w:type="spellEnd"/>
      <w:r>
        <w:rPr>
          <w:rFonts w:cs="Times New Roman"/>
          <w:szCs w:val="24"/>
        </w:rPr>
        <w:t xml:space="preserve"> extremum to the Escheator of Kent.</w:t>
      </w:r>
    </w:p>
    <w:p w14:paraId="4262CDE2" w14:textId="77777777" w:rsidR="002A37EB" w:rsidRDefault="002A37EB" w:rsidP="002A37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1430-37 p.166)</w:t>
      </w:r>
    </w:p>
    <w:p w14:paraId="63812CD1" w14:textId="77777777" w:rsidR="002A37EB" w:rsidRDefault="002A37EB" w:rsidP="002A37EB">
      <w:pPr>
        <w:pStyle w:val="NoSpacing"/>
        <w:rPr>
          <w:rFonts w:cs="Times New Roman"/>
          <w:szCs w:val="24"/>
        </w:rPr>
      </w:pPr>
    </w:p>
    <w:p w14:paraId="6DA14655" w14:textId="77777777" w:rsidR="002A37EB" w:rsidRDefault="002A37EB" w:rsidP="002A37EB">
      <w:pPr>
        <w:pStyle w:val="NoSpacing"/>
        <w:rPr>
          <w:rFonts w:cs="Times New Roman"/>
          <w:szCs w:val="24"/>
        </w:rPr>
      </w:pPr>
    </w:p>
    <w:p w14:paraId="5F14271C" w14:textId="77777777" w:rsidR="002A37EB" w:rsidRDefault="002A37EB" w:rsidP="002A37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November 2024</w:t>
      </w:r>
    </w:p>
    <w:p w14:paraId="655990F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614E45" w14:textId="77777777" w:rsidR="002A37EB" w:rsidRDefault="002A37EB" w:rsidP="009139A6">
      <w:r>
        <w:separator/>
      </w:r>
    </w:p>
  </w:endnote>
  <w:endnote w:type="continuationSeparator" w:id="0">
    <w:p w14:paraId="4EA68233" w14:textId="77777777" w:rsidR="002A37EB" w:rsidRDefault="002A37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C23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7D6C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535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C80FBC" w14:textId="77777777" w:rsidR="002A37EB" w:rsidRDefault="002A37EB" w:rsidP="009139A6">
      <w:r>
        <w:separator/>
      </w:r>
    </w:p>
  </w:footnote>
  <w:footnote w:type="continuationSeparator" w:id="0">
    <w:p w14:paraId="4AD864DF" w14:textId="77777777" w:rsidR="002A37EB" w:rsidRDefault="002A37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AEE3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91705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C32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7EB"/>
    <w:rsid w:val="000666E0"/>
    <w:rsid w:val="002510B7"/>
    <w:rsid w:val="00270799"/>
    <w:rsid w:val="002A37EB"/>
    <w:rsid w:val="005C130B"/>
    <w:rsid w:val="007D1C0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F697D"/>
  <w15:chartTrackingRefBased/>
  <w15:docId w15:val="{57782DC4-BE7B-4C23-BB1F-1E01E62F9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2024-11-24T09:47:00Z</dcterms:created>
  <dcterms:modified xsi:type="dcterms:W3CDTF">2024-11-24T09:47:00Z</dcterms:modified>
</cp:coreProperties>
</file>